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E753A" w14:textId="77777777" w:rsidR="003123B8" w:rsidRDefault="003123B8" w:rsidP="003123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PYIOUN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35640E15" w14:textId="77777777" w:rsidR="003123B8" w:rsidRDefault="003123B8" w:rsidP="003123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Dorset.</w:t>
      </w:r>
    </w:p>
    <w:p w14:paraId="5A7D1791" w14:textId="77777777" w:rsidR="003123B8" w:rsidRDefault="003123B8" w:rsidP="003123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FDEAA6" w14:textId="77777777" w:rsidR="003123B8" w:rsidRDefault="003123B8" w:rsidP="003123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1F9508" w14:textId="77777777" w:rsidR="003123B8" w:rsidRDefault="003123B8" w:rsidP="003123B8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Dorset the tax of a fifteenth and a tenth granted to the King at the last Parliament.</w:t>
      </w:r>
    </w:p>
    <w:p w14:paraId="01A52CA0" w14:textId="77777777" w:rsidR="003123B8" w:rsidRDefault="003123B8" w:rsidP="003123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p.189)</w:t>
      </w:r>
    </w:p>
    <w:p w14:paraId="38ADAC00" w14:textId="77777777" w:rsidR="003123B8" w:rsidRDefault="003123B8" w:rsidP="003123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AC467A" w14:textId="77777777" w:rsidR="003123B8" w:rsidRDefault="003123B8" w:rsidP="003123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18B0C0" w14:textId="77777777" w:rsidR="003123B8" w:rsidRDefault="003123B8" w:rsidP="003123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 2021</w:t>
      </w:r>
    </w:p>
    <w:p w14:paraId="64E0CD2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8F2D1" w14:textId="77777777" w:rsidR="003123B8" w:rsidRDefault="003123B8" w:rsidP="009139A6">
      <w:r>
        <w:separator/>
      </w:r>
    </w:p>
  </w:endnote>
  <w:endnote w:type="continuationSeparator" w:id="0">
    <w:p w14:paraId="03362CFB" w14:textId="77777777" w:rsidR="003123B8" w:rsidRDefault="003123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9EE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B8C7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586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BE8CD" w14:textId="77777777" w:rsidR="003123B8" w:rsidRDefault="003123B8" w:rsidP="009139A6">
      <w:r>
        <w:separator/>
      </w:r>
    </w:p>
  </w:footnote>
  <w:footnote w:type="continuationSeparator" w:id="0">
    <w:p w14:paraId="6CAD887E" w14:textId="77777777" w:rsidR="003123B8" w:rsidRDefault="003123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79B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1138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C83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3B8"/>
    <w:rsid w:val="000666E0"/>
    <w:rsid w:val="002510B7"/>
    <w:rsid w:val="003123B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FF792"/>
  <w15:chartTrackingRefBased/>
  <w15:docId w15:val="{4FAF3494-6FD9-48D1-B95C-70AF16A20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2021-06-03T19:20:00Z</dcterms:created>
  <dcterms:modified xsi:type="dcterms:W3CDTF">2021-06-03T19:21:00Z</dcterms:modified>
</cp:coreProperties>
</file>